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4B2484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A56008B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05FC26A" w14:textId="77777777" w:rsidR="00682D2C" w:rsidRPr="00F45CAD" w:rsidRDefault="00682D2C" w:rsidP="002D4CA7"/>
        </w:tc>
      </w:tr>
      <w:tr w:rsidR="00682D2C" w:rsidRPr="00F45CAD" w14:paraId="79798D8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8AC718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04C9A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B7B3CD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8EBFDF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38180A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FF0BED" w14:textId="45080BC3" w:rsidR="00682D2C" w:rsidRPr="00F45CAD" w:rsidRDefault="00182FA3" w:rsidP="002D4CA7">
            <w:r>
              <w:t>094-041-</w:t>
            </w:r>
            <w:r w:rsidR="00386846">
              <w:t>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96A33" w14:textId="77777777" w:rsidR="00682D2C" w:rsidRPr="00F45CAD" w:rsidRDefault="00682D2C" w:rsidP="002D4CA7"/>
        </w:tc>
      </w:tr>
      <w:tr w:rsidR="00682D2C" w:rsidRPr="00F45CAD" w14:paraId="0F02A6F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7AEBF6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BB002D" w14:textId="77777777" w:rsidR="00682D2C" w:rsidRPr="00F45CAD" w:rsidRDefault="00682D2C" w:rsidP="002D4CA7"/>
        </w:tc>
      </w:tr>
      <w:tr w:rsidR="00182FA3" w:rsidRPr="00F45CAD" w14:paraId="6138F70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CB81A1" w14:textId="56236EE0" w:rsidR="00182FA3" w:rsidRPr="00F45CAD" w:rsidRDefault="00182FA3" w:rsidP="00182FA3"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182FA3" w:rsidRPr="00F45CAD" w14:paraId="2479595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1696CA1" w14:textId="77777777" w:rsidR="00182FA3" w:rsidRPr="00F45CAD" w:rsidRDefault="00182FA3" w:rsidP="00182FA3"/>
        </w:tc>
      </w:tr>
      <w:tr w:rsidR="00182FA3" w:rsidRPr="00F45CAD" w14:paraId="7A6F39E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6469CA" w14:textId="77777777" w:rsidR="00182FA3" w:rsidRPr="00F45CAD" w:rsidRDefault="00182FA3" w:rsidP="00182FA3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3B63C4" w14:textId="77777777" w:rsidR="00182FA3" w:rsidRPr="00F45CAD" w:rsidRDefault="00182FA3" w:rsidP="00182FA3"/>
        </w:tc>
      </w:tr>
      <w:tr w:rsidR="00182FA3" w:rsidRPr="00F45CAD" w14:paraId="791CFE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0E569A" w14:textId="591E30ED" w:rsidR="00182FA3" w:rsidRPr="00013F35" w:rsidRDefault="00055198" w:rsidP="00182FA3">
            <w:pPr>
              <w:rPr>
                <w:szCs w:val="20"/>
              </w:rPr>
            </w:pPr>
            <w:r w:rsidRPr="00055198">
              <w:rPr>
                <w:rFonts w:cs="Arial"/>
              </w:rPr>
              <w:t>19. Gewerk: Bodenbelagsarbeiten</w:t>
            </w:r>
          </w:p>
        </w:tc>
      </w:tr>
    </w:tbl>
    <w:p w14:paraId="6851DE52" w14:textId="77777777" w:rsidR="00682D2C" w:rsidRPr="00F45CAD" w:rsidRDefault="00682D2C" w:rsidP="00682D2C"/>
    <w:p w14:paraId="27CAD552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6662FD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1F0403B" w14:textId="77777777" w:rsidR="00682D2C" w:rsidRPr="00F45CAD" w:rsidRDefault="00682D2C" w:rsidP="00682D2C"/>
    <w:p w14:paraId="48DCD360" w14:textId="793BC6B0" w:rsidR="00682D2C" w:rsidRPr="00F45CAD" w:rsidRDefault="000D0689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5AA5EFB4" w14:textId="77777777" w:rsidR="00682D2C" w:rsidRPr="00F45CAD" w:rsidRDefault="00682D2C" w:rsidP="00682D2C"/>
    <w:p w14:paraId="2AE9A076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E160DF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DA11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D8C69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487323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975FA75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5A53A6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2327D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2BCD5F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168998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D5B59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FC47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BD55C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8FC80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F8574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39303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CE9068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60895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82CA6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9C3A9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80BD3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365F0C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AC77E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1CE3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D0C4E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1F00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376D3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D1DE6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64ECC0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F4CB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535B39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FEC657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669E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E0DF7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EA4CB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8E234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8477D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FE283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592AC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CB170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3FD9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A81043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F780F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1BBDE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52156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10BBDE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3EC7D7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8B55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658E6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9FF20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13FD6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345C72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95B7B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B5A28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728CD9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364F6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42DD4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F6586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AAE9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D1503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B3C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EA3DC7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30221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99C8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FB2289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CB34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B2EC2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4EEDB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038A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EB39C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15677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2E01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DF0DC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720872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EDA05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82BD8E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20F57EF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EB60A" w14:textId="77777777" w:rsidR="008A6172" w:rsidRDefault="008A6172">
      <w:r>
        <w:separator/>
      </w:r>
    </w:p>
    <w:p w14:paraId="227A8C74" w14:textId="77777777" w:rsidR="008A6172" w:rsidRDefault="008A6172"/>
    <w:p w14:paraId="526B0A6B" w14:textId="77777777" w:rsidR="008A6172" w:rsidRDefault="008A6172"/>
  </w:endnote>
  <w:endnote w:type="continuationSeparator" w:id="0">
    <w:p w14:paraId="701AD1BC" w14:textId="77777777" w:rsidR="008A6172" w:rsidRDefault="008A6172">
      <w:r>
        <w:continuationSeparator/>
      </w:r>
    </w:p>
    <w:p w14:paraId="4FED16CD" w14:textId="77777777" w:rsidR="008A6172" w:rsidRDefault="008A6172"/>
    <w:p w14:paraId="559099E7" w14:textId="77777777" w:rsidR="008A6172" w:rsidRDefault="008A6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35EA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5D17F8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F15972F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A55CEA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4E7DE90" wp14:editId="1E51EB65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8E6A336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30FF25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1170CAE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1C27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19D17" w14:textId="77777777" w:rsidR="008A6172" w:rsidRDefault="008A6172">
      <w:r>
        <w:separator/>
      </w:r>
    </w:p>
    <w:p w14:paraId="0B544803" w14:textId="77777777" w:rsidR="008A6172" w:rsidRDefault="008A6172"/>
    <w:p w14:paraId="3B5B4799" w14:textId="77777777" w:rsidR="008A6172" w:rsidRDefault="008A6172"/>
  </w:footnote>
  <w:footnote w:type="continuationSeparator" w:id="0">
    <w:p w14:paraId="3D20D1E4" w14:textId="77777777" w:rsidR="008A6172" w:rsidRDefault="008A6172">
      <w:r>
        <w:continuationSeparator/>
      </w:r>
    </w:p>
    <w:p w14:paraId="2F20E994" w14:textId="77777777" w:rsidR="008A6172" w:rsidRDefault="008A6172"/>
    <w:p w14:paraId="1CAD8CC3" w14:textId="77777777" w:rsidR="008A6172" w:rsidRDefault="008A6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4754" w14:textId="77777777" w:rsidR="007A7D5E" w:rsidRDefault="007A7D5E"/>
  <w:p w14:paraId="3E6E4CBD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B2CD4" w14:textId="77777777" w:rsidR="007A7D5E" w:rsidRDefault="007A7D5E" w:rsidP="00701419">
    <w:pPr>
      <w:pStyle w:val="Kopfzeile"/>
    </w:pPr>
    <w:r>
      <w:t>233</w:t>
    </w:r>
  </w:p>
  <w:p w14:paraId="4823954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00CE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22981543">
    <w:abstractNumId w:val="1"/>
  </w:num>
  <w:num w:numId="2" w16cid:durableId="1604145162">
    <w:abstractNumId w:val="5"/>
  </w:num>
  <w:num w:numId="3" w16cid:durableId="1915158534">
    <w:abstractNumId w:val="7"/>
  </w:num>
  <w:num w:numId="4" w16cid:durableId="186218373">
    <w:abstractNumId w:val="16"/>
  </w:num>
  <w:num w:numId="5" w16cid:durableId="1600722669">
    <w:abstractNumId w:val="9"/>
  </w:num>
  <w:num w:numId="6" w16cid:durableId="1695034014">
    <w:abstractNumId w:val="3"/>
  </w:num>
  <w:num w:numId="7" w16cid:durableId="432477548">
    <w:abstractNumId w:val="12"/>
  </w:num>
  <w:num w:numId="8" w16cid:durableId="390277608">
    <w:abstractNumId w:val="8"/>
  </w:num>
  <w:num w:numId="9" w16cid:durableId="1736391176">
    <w:abstractNumId w:val="15"/>
  </w:num>
  <w:num w:numId="10" w16cid:durableId="746849480">
    <w:abstractNumId w:val="4"/>
  </w:num>
  <w:num w:numId="11" w16cid:durableId="949824695">
    <w:abstractNumId w:val="11"/>
  </w:num>
  <w:num w:numId="12" w16cid:durableId="327103161">
    <w:abstractNumId w:val="11"/>
  </w:num>
  <w:num w:numId="13" w16cid:durableId="2004501802">
    <w:abstractNumId w:val="11"/>
  </w:num>
  <w:num w:numId="14" w16cid:durableId="1493332308">
    <w:abstractNumId w:val="11"/>
  </w:num>
  <w:num w:numId="15" w16cid:durableId="886840170">
    <w:abstractNumId w:val="11"/>
  </w:num>
  <w:num w:numId="16" w16cid:durableId="156264232">
    <w:abstractNumId w:val="2"/>
  </w:num>
  <w:num w:numId="17" w16cid:durableId="1942100971">
    <w:abstractNumId w:val="2"/>
  </w:num>
  <w:num w:numId="18" w16cid:durableId="1856993344">
    <w:abstractNumId w:val="14"/>
  </w:num>
  <w:num w:numId="19" w16cid:durableId="1842163031">
    <w:abstractNumId w:val="13"/>
  </w:num>
  <w:num w:numId="20" w16cid:durableId="309678299">
    <w:abstractNumId w:val="10"/>
  </w:num>
  <w:num w:numId="21" w16cid:durableId="54552353">
    <w:abstractNumId w:val="6"/>
  </w:num>
  <w:num w:numId="22" w16cid:durableId="12690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13F35"/>
    <w:rsid w:val="0004038C"/>
    <w:rsid w:val="00046C8E"/>
    <w:rsid w:val="00055198"/>
    <w:rsid w:val="00064032"/>
    <w:rsid w:val="0006675C"/>
    <w:rsid w:val="00074825"/>
    <w:rsid w:val="00081305"/>
    <w:rsid w:val="000848E7"/>
    <w:rsid w:val="0009481D"/>
    <w:rsid w:val="000A42AA"/>
    <w:rsid w:val="000B158E"/>
    <w:rsid w:val="000B5165"/>
    <w:rsid w:val="000D0689"/>
    <w:rsid w:val="000E7F83"/>
    <w:rsid w:val="001028D9"/>
    <w:rsid w:val="00106076"/>
    <w:rsid w:val="001176FC"/>
    <w:rsid w:val="00127C79"/>
    <w:rsid w:val="001426F7"/>
    <w:rsid w:val="00182FA3"/>
    <w:rsid w:val="001A6205"/>
    <w:rsid w:val="001B705C"/>
    <w:rsid w:val="001C3E5C"/>
    <w:rsid w:val="001C509D"/>
    <w:rsid w:val="001D1BA7"/>
    <w:rsid w:val="001D2314"/>
    <w:rsid w:val="001E0C92"/>
    <w:rsid w:val="001F47CC"/>
    <w:rsid w:val="00205D03"/>
    <w:rsid w:val="00250D0E"/>
    <w:rsid w:val="002517FD"/>
    <w:rsid w:val="00263542"/>
    <w:rsid w:val="002748DF"/>
    <w:rsid w:val="002807B9"/>
    <w:rsid w:val="00283067"/>
    <w:rsid w:val="002C0F7B"/>
    <w:rsid w:val="002C403D"/>
    <w:rsid w:val="002D4CA7"/>
    <w:rsid w:val="002D53BB"/>
    <w:rsid w:val="002D5D1C"/>
    <w:rsid w:val="002E0D37"/>
    <w:rsid w:val="002E4302"/>
    <w:rsid w:val="002F4952"/>
    <w:rsid w:val="00327698"/>
    <w:rsid w:val="003538D1"/>
    <w:rsid w:val="003552CC"/>
    <w:rsid w:val="00355C7F"/>
    <w:rsid w:val="00364C7B"/>
    <w:rsid w:val="00386846"/>
    <w:rsid w:val="003A008C"/>
    <w:rsid w:val="003A36E9"/>
    <w:rsid w:val="003C4AFC"/>
    <w:rsid w:val="003D3E99"/>
    <w:rsid w:val="003D4CB8"/>
    <w:rsid w:val="003E135E"/>
    <w:rsid w:val="003E2CD4"/>
    <w:rsid w:val="00402A1B"/>
    <w:rsid w:val="00424038"/>
    <w:rsid w:val="0045228F"/>
    <w:rsid w:val="00454471"/>
    <w:rsid w:val="0045726B"/>
    <w:rsid w:val="0046686C"/>
    <w:rsid w:val="0047055A"/>
    <w:rsid w:val="00471F72"/>
    <w:rsid w:val="00480ABD"/>
    <w:rsid w:val="004818FE"/>
    <w:rsid w:val="00483510"/>
    <w:rsid w:val="00492429"/>
    <w:rsid w:val="004C5609"/>
    <w:rsid w:val="004D2BDC"/>
    <w:rsid w:val="004E07A5"/>
    <w:rsid w:val="004E3711"/>
    <w:rsid w:val="004F44EB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92EE0"/>
    <w:rsid w:val="005A4489"/>
    <w:rsid w:val="005B0CE8"/>
    <w:rsid w:val="005C1C26"/>
    <w:rsid w:val="005C301C"/>
    <w:rsid w:val="005C41DA"/>
    <w:rsid w:val="005C59BE"/>
    <w:rsid w:val="005D0456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1657"/>
    <w:rsid w:val="006A5AED"/>
    <w:rsid w:val="006A66F3"/>
    <w:rsid w:val="006B7CF1"/>
    <w:rsid w:val="006D70A3"/>
    <w:rsid w:val="00701419"/>
    <w:rsid w:val="007161DD"/>
    <w:rsid w:val="00724CA7"/>
    <w:rsid w:val="0072588E"/>
    <w:rsid w:val="00734EDE"/>
    <w:rsid w:val="007633C2"/>
    <w:rsid w:val="0078194F"/>
    <w:rsid w:val="00782E76"/>
    <w:rsid w:val="0078695C"/>
    <w:rsid w:val="007A2DAB"/>
    <w:rsid w:val="007A7D5E"/>
    <w:rsid w:val="007D1796"/>
    <w:rsid w:val="007D7BBF"/>
    <w:rsid w:val="007E29F3"/>
    <w:rsid w:val="007E61DB"/>
    <w:rsid w:val="00810746"/>
    <w:rsid w:val="00810C37"/>
    <w:rsid w:val="0081723D"/>
    <w:rsid w:val="00840033"/>
    <w:rsid w:val="0084739E"/>
    <w:rsid w:val="008A6172"/>
    <w:rsid w:val="008B1F06"/>
    <w:rsid w:val="008C5989"/>
    <w:rsid w:val="008D764D"/>
    <w:rsid w:val="008F52AA"/>
    <w:rsid w:val="008F6547"/>
    <w:rsid w:val="00910F0B"/>
    <w:rsid w:val="00962412"/>
    <w:rsid w:val="0097166A"/>
    <w:rsid w:val="009761CF"/>
    <w:rsid w:val="009769C9"/>
    <w:rsid w:val="009A3215"/>
    <w:rsid w:val="009A3295"/>
    <w:rsid w:val="009A33B4"/>
    <w:rsid w:val="009C14BE"/>
    <w:rsid w:val="009F3747"/>
    <w:rsid w:val="00A00872"/>
    <w:rsid w:val="00A476E3"/>
    <w:rsid w:val="00A5084B"/>
    <w:rsid w:val="00A75824"/>
    <w:rsid w:val="00A86FE0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7227C"/>
    <w:rsid w:val="00B96ADB"/>
    <w:rsid w:val="00BA5E42"/>
    <w:rsid w:val="00BC6EAA"/>
    <w:rsid w:val="00BE4176"/>
    <w:rsid w:val="00BE53F8"/>
    <w:rsid w:val="00BF625E"/>
    <w:rsid w:val="00C101BF"/>
    <w:rsid w:val="00C246AC"/>
    <w:rsid w:val="00C26124"/>
    <w:rsid w:val="00C2678D"/>
    <w:rsid w:val="00C30192"/>
    <w:rsid w:val="00C5237A"/>
    <w:rsid w:val="00C764C5"/>
    <w:rsid w:val="00C94710"/>
    <w:rsid w:val="00C96E57"/>
    <w:rsid w:val="00CA5C9B"/>
    <w:rsid w:val="00CB1A31"/>
    <w:rsid w:val="00CD4199"/>
    <w:rsid w:val="00CD54C7"/>
    <w:rsid w:val="00CF20A3"/>
    <w:rsid w:val="00CF3816"/>
    <w:rsid w:val="00CF64C4"/>
    <w:rsid w:val="00D000F0"/>
    <w:rsid w:val="00D05C74"/>
    <w:rsid w:val="00D35D87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D6721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3B6C"/>
    <w:rsid w:val="00E529D4"/>
    <w:rsid w:val="00E578EB"/>
    <w:rsid w:val="00E6087B"/>
    <w:rsid w:val="00E85EBB"/>
    <w:rsid w:val="00EA10EB"/>
    <w:rsid w:val="00EC7AED"/>
    <w:rsid w:val="00EE5AB3"/>
    <w:rsid w:val="00F1098A"/>
    <w:rsid w:val="00F133C2"/>
    <w:rsid w:val="00F21669"/>
    <w:rsid w:val="00F226FA"/>
    <w:rsid w:val="00F27B9F"/>
    <w:rsid w:val="00F32272"/>
    <w:rsid w:val="00F32C49"/>
    <w:rsid w:val="00F412BC"/>
    <w:rsid w:val="00F92CF7"/>
    <w:rsid w:val="00FA0151"/>
    <w:rsid w:val="00FA0CAD"/>
    <w:rsid w:val="00FA4680"/>
    <w:rsid w:val="00FA61ED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F25FA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Petra Bachmann</cp:lastModifiedBy>
  <cp:revision>30</cp:revision>
  <cp:lastPrinted>2010-02-09T14:25:00Z</cp:lastPrinted>
  <dcterms:created xsi:type="dcterms:W3CDTF">2012-07-19T04:58:00Z</dcterms:created>
  <dcterms:modified xsi:type="dcterms:W3CDTF">2026-07-14T12:20:00Z</dcterms:modified>
</cp:coreProperties>
</file>